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D79" w:rsidRDefault="00C40D79" w:rsidP="00C40D7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Richard ROS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(fl.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1434)</w:t>
      </w:r>
    </w:p>
    <w:p w:rsidR="00C40D79" w:rsidRDefault="00C40D79" w:rsidP="00C40D7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C40D79" w:rsidRDefault="00C40D79" w:rsidP="00C40D7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40D79" w:rsidRDefault="00C40D79" w:rsidP="00C40D7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40D79" w:rsidRDefault="00C40D79" w:rsidP="00C40D7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Dec.1434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ordained to his first tonsure.</w:t>
      </w:r>
    </w:p>
    <w:p w:rsidR="00C40D79" w:rsidRDefault="00C40D79" w:rsidP="00C40D7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p.154)</w:t>
      </w:r>
    </w:p>
    <w:p w:rsidR="00C40D79" w:rsidRDefault="00C40D79" w:rsidP="00C40D7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40D79" w:rsidRDefault="00C40D79" w:rsidP="00C40D7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C40D79" w:rsidRDefault="00C40D79" w:rsidP="00C40D79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November 2016</w:t>
      </w:r>
    </w:p>
    <w:p w:rsidR="006B2F86" w:rsidRPr="00E71FC3" w:rsidRDefault="00290997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D79" w:rsidRDefault="00C40D79" w:rsidP="00E71FC3">
      <w:pPr>
        <w:spacing w:after="0" w:line="240" w:lineRule="auto"/>
      </w:pPr>
      <w:r>
        <w:separator/>
      </w:r>
    </w:p>
  </w:endnote>
  <w:endnote w:type="continuationSeparator" w:id="0">
    <w:p w:rsidR="00C40D79" w:rsidRDefault="00C40D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D79" w:rsidRDefault="00C40D79" w:rsidP="00E71FC3">
      <w:pPr>
        <w:spacing w:after="0" w:line="240" w:lineRule="auto"/>
      </w:pPr>
      <w:r>
        <w:separator/>
      </w:r>
    </w:p>
  </w:footnote>
  <w:footnote w:type="continuationSeparator" w:id="0">
    <w:p w:rsidR="00C40D79" w:rsidRDefault="00C40D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D79"/>
    <w:rsid w:val="001A7C09"/>
    <w:rsid w:val="00290997"/>
    <w:rsid w:val="00733BE7"/>
    <w:rsid w:val="00AB52E8"/>
    <w:rsid w:val="00B16D3F"/>
    <w:rsid w:val="00C40D7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4F531"/>
  <w15:chartTrackingRefBased/>
  <w15:docId w15:val="{7FBA82AF-0B03-4B30-BAB3-DD030A961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C40D7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2016-11-09T21:58:00Z</dcterms:created>
  <dcterms:modified xsi:type="dcterms:W3CDTF">2016-11-09T21:58:00Z</dcterms:modified>
</cp:coreProperties>
</file>